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02EB6" w14:textId="1C723C03" w:rsidR="008B3652" w:rsidRDefault="008B3652" w:rsidP="008B3652">
      <w:pPr>
        <w:pStyle w:val="Nagwek"/>
      </w:pPr>
      <w:bookmarkStart w:id="0" w:name="_Hlk60301409"/>
      <w:r w:rsidRPr="00DB3750">
        <w:rPr>
          <w:rFonts w:ascii="Times New Roman" w:eastAsiaTheme="majorEastAsia" w:hAnsi="Times New Roman"/>
          <w:caps/>
          <w:spacing w:val="20"/>
        </w:rPr>
        <w:t>ZP.271.1.</w:t>
      </w:r>
      <w:r w:rsidR="00B62E7C">
        <w:rPr>
          <w:rFonts w:ascii="Times New Roman" w:eastAsiaTheme="majorEastAsia" w:hAnsi="Times New Roman"/>
          <w:caps/>
          <w:spacing w:val="20"/>
        </w:rPr>
        <w:t>8</w:t>
      </w:r>
      <w:r w:rsidRPr="00DB3750">
        <w:rPr>
          <w:rFonts w:ascii="Times New Roman" w:eastAsiaTheme="majorEastAsia" w:hAnsi="Times New Roman"/>
          <w:caps/>
          <w:spacing w:val="20"/>
        </w:rPr>
        <w:t>.202</w:t>
      </w:r>
      <w:r w:rsidR="00B955CC">
        <w:rPr>
          <w:rFonts w:ascii="Times New Roman" w:eastAsiaTheme="majorEastAsia" w:hAnsi="Times New Roman"/>
          <w:caps/>
          <w:spacing w:val="20"/>
        </w:rPr>
        <w:t>6</w:t>
      </w:r>
    </w:p>
    <w:p w14:paraId="2C198767" w14:textId="03717477" w:rsidR="00025386" w:rsidRPr="00DC4F64" w:rsidRDefault="00657A47" w:rsidP="008B3652">
      <w:pPr>
        <w:pStyle w:val="Nagwek4"/>
        <w:spacing w:after="240" w:line="276" w:lineRule="auto"/>
        <w:rPr>
          <w:rFonts w:asciiTheme="minorHAnsi" w:hAnsiTheme="minorHAnsi" w:cstheme="minorHAnsi"/>
          <w:bCs/>
          <w:i w:val="0"/>
          <w:szCs w:val="24"/>
        </w:rPr>
      </w:pPr>
      <w:r w:rsidRPr="00DC4F64">
        <w:rPr>
          <w:rFonts w:asciiTheme="minorHAnsi" w:hAnsiTheme="minorHAnsi" w:cstheme="minorHAnsi"/>
          <w:bCs/>
          <w:i w:val="0"/>
          <w:szCs w:val="24"/>
        </w:rPr>
        <w:t xml:space="preserve">Załącznik nr </w:t>
      </w:r>
      <w:r w:rsidR="00A96D1C">
        <w:rPr>
          <w:rFonts w:asciiTheme="minorHAnsi" w:hAnsiTheme="minorHAnsi" w:cstheme="minorHAnsi"/>
          <w:bCs/>
          <w:i w:val="0"/>
          <w:szCs w:val="24"/>
        </w:rPr>
        <w:t>4</w:t>
      </w:r>
      <w:r w:rsidR="007666D6" w:rsidRPr="00DC4F64">
        <w:rPr>
          <w:rFonts w:asciiTheme="minorHAnsi" w:hAnsiTheme="minorHAnsi" w:cstheme="minorHAnsi"/>
          <w:bCs/>
          <w:i w:val="0"/>
          <w:szCs w:val="24"/>
        </w:rPr>
        <w:t xml:space="preserve"> do SWZ</w:t>
      </w:r>
    </w:p>
    <w:p w14:paraId="7445298B" w14:textId="77777777" w:rsidR="00545340" w:rsidRDefault="00545340" w:rsidP="00545340">
      <w:pPr>
        <w:spacing w:before="240" w:after="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C4F64">
        <w:rPr>
          <w:rFonts w:asciiTheme="minorHAnsi" w:hAnsiTheme="minorHAnsi" w:cstheme="minorHAnsi"/>
          <w:b/>
          <w:sz w:val="28"/>
          <w:szCs w:val="28"/>
        </w:rPr>
        <w:t xml:space="preserve">OŚWIADCZENIE WYKONAWCÓW </w:t>
      </w:r>
    </w:p>
    <w:p w14:paraId="1C57B9ED" w14:textId="77777777" w:rsidR="00545340" w:rsidRPr="00DC4F64" w:rsidRDefault="00545340" w:rsidP="00545340">
      <w:pPr>
        <w:spacing w:after="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C4F64">
        <w:rPr>
          <w:rFonts w:asciiTheme="minorHAnsi" w:hAnsiTheme="minorHAnsi" w:cstheme="minorHAnsi"/>
          <w:b/>
          <w:sz w:val="28"/>
          <w:szCs w:val="28"/>
        </w:rPr>
        <w:t xml:space="preserve">WSPÓLNIE UBIEGAJĄCYCH SIĘ O UDZIELENIE ZAMÓWIENIA </w:t>
      </w:r>
    </w:p>
    <w:p w14:paraId="1F21F1C7" w14:textId="6C847975" w:rsidR="00545340" w:rsidRDefault="00545340" w:rsidP="00545340">
      <w:pPr>
        <w:widowControl w:val="0"/>
        <w:suppressAutoHyphens/>
        <w:autoSpaceDE w:val="0"/>
        <w:autoSpaceDN w:val="0"/>
        <w:adjustRightInd w:val="0"/>
        <w:spacing w:before="480"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C4F64">
        <w:rPr>
          <w:rFonts w:asciiTheme="minorHAnsi" w:hAnsiTheme="minorHAnsi" w:cstheme="minorHAnsi"/>
          <w:sz w:val="20"/>
          <w:szCs w:val="20"/>
          <w:u w:val="single"/>
        </w:rPr>
        <w:t>Uwaga</w:t>
      </w:r>
      <w:r w:rsidRPr="00DC4F64">
        <w:rPr>
          <w:rFonts w:asciiTheme="minorHAnsi" w:hAnsiTheme="minorHAnsi" w:cstheme="minorHAnsi"/>
          <w:sz w:val="20"/>
          <w:szCs w:val="20"/>
        </w:rPr>
        <w:t xml:space="preserve">: </w:t>
      </w:r>
      <w:r w:rsidRPr="00DC4F64">
        <w:rPr>
          <w:rFonts w:asciiTheme="minorHAnsi" w:hAnsiTheme="minorHAnsi" w:cstheme="minorHAnsi"/>
          <w:i/>
          <w:color w:val="000000"/>
          <w:sz w:val="20"/>
          <w:szCs w:val="20"/>
        </w:rPr>
        <w:t>Niniejsze oświadczenie należy wypełnić w sytuacji, gdy Wykonawcy wspólnie ubiegają się o udzielenie zamówienia.</w:t>
      </w:r>
    </w:p>
    <w:p w14:paraId="07497042" w14:textId="3345FDAF" w:rsidR="003A486D" w:rsidRPr="00DC4F64" w:rsidRDefault="008D442B" w:rsidP="004A0686">
      <w:pPr>
        <w:widowControl w:val="0"/>
        <w:suppressAutoHyphens/>
        <w:autoSpaceDE w:val="0"/>
        <w:autoSpaceDN w:val="0"/>
        <w:adjustRightInd w:val="0"/>
        <w:spacing w:before="480"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Działając </w:t>
      </w:r>
      <w:r w:rsidR="003A486D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w imieniu Wykonawców wspólnie ubiegających się o udzielenie zamówienia w</w:t>
      </w:r>
      <w:r w:rsid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składzie: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 Dane wykonawców wspólnie ubiegajacych się o zamówienie"/>
      </w:tblPr>
      <w:tblGrid>
        <w:gridCol w:w="550"/>
        <w:gridCol w:w="3751"/>
        <w:gridCol w:w="4761"/>
      </w:tblGrid>
      <w:tr w:rsidR="003A486D" w:rsidRPr="00DC4F64" w14:paraId="1939A55E" w14:textId="77777777" w:rsidTr="0087706D">
        <w:tc>
          <w:tcPr>
            <w:tcW w:w="550" w:type="dxa"/>
            <w:vAlign w:val="center"/>
          </w:tcPr>
          <w:p w14:paraId="276454F1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L.p.</w:t>
            </w:r>
          </w:p>
        </w:tc>
        <w:tc>
          <w:tcPr>
            <w:tcW w:w="3811" w:type="dxa"/>
            <w:vAlign w:val="center"/>
          </w:tcPr>
          <w:p w14:paraId="4F1B6789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Nazwa</w:t>
            </w:r>
            <w:r w:rsidR="0024648D" w:rsidRPr="00DC4F64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Wykonawcy</w:t>
            </w:r>
            <w:r w:rsidR="0024648D" w:rsidRPr="00DC4F64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r w:rsidR="004A0686" w:rsidRPr="00DC4F64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4859" w:type="dxa"/>
            <w:vAlign w:val="center"/>
          </w:tcPr>
          <w:p w14:paraId="695FBF45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Adres</w:t>
            </w:r>
          </w:p>
        </w:tc>
      </w:tr>
      <w:tr w:rsidR="003A486D" w:rsidRPr="00DC4F64" w14:paraId="1C3C6C15" w14:textId="77777777" w:rsidTr="0087706D">
        <w:tc>
          <w:tcPr>
            <w:tcW w:w="550" w:type="dxa"/>
            <w:vAlign w:val="center"/>
          </w:tcPr>
          <w:p w14:paraId="5389BED2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1.</w:t>
            </w:r>
          </w:p>
        </w:tc>
        <w:tc>
          <w:tcPr>
            <w:tcW w:w="3811" w:type="dxa"/>
          </w:tcPr>
          <w:p w14:paraId="666A568D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859" w:type="dxa"/>
          </w:tcPr>
          <w:p w14:paraId="18875E61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3A486D" w:rsidRPr="00DC4F64" w14:paraId="1041B03A" w14:textId="77777777" w:rsidTr="0087706D">
        <w:tc>
          <w:tcPr>
            <w:tcW w:w="550" w:type="dxa"/>
            <w:vAlign w:val="center"/>
          </w:tcPr>
          <w:p w14:paraId="550B27FC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2.</w:t>
            </w:r>
          </w:p>
        </w:tc>
        <w:tc>
          <w:tcPr>
            <w:tcW w:w="3811" w:type="dxa"/>
          </w:tcPr>
          <w:p w14:paraId="2809DDE4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859" w:type="dxa"/>
          </w:tcPr>
          <w:p w14:paraId="1D924A86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13BE23E5" w14:textId="7F8CB775" w:rsidR="00C818DD" w:rsidRDefault="0024648D" w:rsidP="00C818DD">
      <w:pPr>
        <w:widowControl w:val="0"/>
        <w:suppressAutoHyphens/>
        <w:autoSpaceDE w:val="0"/>
        <w:autoSpaceDN w:val="0"/>
        <w:adjustRightInd w:val="0"/>
        <w:spacing w:before="360"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C4F6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</w:t>
      </w:r>
      <w:r w:rsidR="008D442B" w:rsidRPr="00DC4F6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świadczam, </w:t>
      </w:r>
      <w:r w:rsidR="008D442B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stosownie do postanowień art. 117 ust. 4 </w:t>
      </w:r>
      <w:r w:rsidRPr="00DC4F64">
        <w:rPr>
          <w:rFonts w:asciiTheme="minorHAnsi" w:hAnsiTheme="minorHAnsi" w:cstheme="minorHAnsi"/>
          <w:sz w:val="24"/>
          <w:szCs w:val="24"/>
        </w:rPr>
        <w:t xml:space="preserve">ustawy z dnia 11 września 2019r. Prawo zamówień publicznych </w:t>
      </w:r>
      <w:r w:rsidR="0034560A" w:rsidRPr="00DC4F64">
        <w:rPr>
          <w:rFonts w:asciiTheme="minorHAnsi" w:hAnsiTheme="minorHAnsi" w:cstheme="minorHAnsi"/>
          <w:sz w:val="24"/>
          <w:szCs w:val="24"/>
        </w:rPr>
        <w:t>(</w:t>
      </w:r>
      <w:r w:rsidR="00404B63" w:rsidRPr="00404B63">
        <w:rPr>
          <w:rFonts w:asciiTheme="minorHAnsi" w:hAnsiTheme="minorHAnsi" w:cstheme="minorHAnsi"/>
          <w:sz w:val="24"/>
          <w:szCs w:val="24"/>
        </w:rPr>
        <w:t>Dz. U. z 202</w:t>
      </w:r>
      <w:r w:rsidR="00E13B04">
        <w:rPr>
          <w:rFonts w:asciiTheme="minorHAnsi" w:hAnsiTheme="minorHAnsi" w:cstheme="minorHAnsi"/>
          <w:sz w:val="24"/>
          <w:szCs w:val="24"/>
        </w:rPr>
        <w:t>4</w:t>
      </w:r>
      <w:r w:rsidR="00404B63" w:rsidRPr="00404B63">
        <w:rPr>
          <w:rFonts w:asciiTheme="minorHAnsi" w:hAnsiTheme="minorHAnsi" w:cstheme="minorHAnsi"/>
          <w:sz w:val="24"/>
          <w:szCs w:val="24"/>
        </w:rPr>
        <w:t xml:space="preserve"> r. poz. 1</w:t>
      </w:r>
      <w:r w:rsidR="00E13B04">
        <w:rPr>
          <w:rFonts w:asciiTheme="minorHAnsi" w:hAnsiTheme="minorHAnsi" w:cstheme="minorHAnsi"/>
          <w:sz w:val="24"/>
          <w:szCs w:val="24"/>
        </w:rPr>
        <w:t>320</w:t>
      </w:r>
      <w:r w:rsidR="00404B63" w:rsidRPr="00404B63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404B63" w:rsidRPr="00404B63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404B63" w:rsidRPr="00404B63">
        <w:rPr>
          <w:rFonts w:asciiTheme="minorHAnsi" w:hAnsiTheme="minorHAnsi" w:cstheme="minorHAnsi"/>
          <w:sz w:val="24"/>
          <w:szCs w:val="24"/>
        </w:rPr>
        <w:t>. zm</w:t>
      </w:r>
      <w:r w:rsidR="00404B63">
        <w:rPr>
          <w:rFonts w:asciiTheme="minorHAnsi" w:hAnsiTheme="minorHAnsi" w:cstheme="minorHAnsi"/>
          <w:sz w:val="24"/>
          <w:szCs w:val="24"/>
        </w:rPr>
        <w:t xml:space="preserve">.), </w:t>
      </w:r>
      <w:r w:rsidRPr="00DC4F64">
        <w:rPr>
          <w:rFonts w:asciiTheme="minorHAnsi" w:hAnsiTheme="minorHAnsi" w:cstheme="minorHAnsi"/>
          <w:sz w:val="24"/>
          <w:szCs w:val="24"/>
        </w:rPr>
        <w:t>że w</w:t>
      </w:r>
      <w:r w:rsidR="00DC4F64" w:rsidRPr="00DC4F64">
        <w:rPr>
          <w:rFonts w:asciiTheme="minorHAnsi" w:hAnsiTheme="minorHAnsi" w:cstheme="minorHAnsi"/>
          <w:sz w:val="24"/>
          <w:szCs w:val="24"/>
        </w:rPr>
        <w:t> </w:t>
      </w:r>
      <w:r w:rsidRPr="00DC4F64">
        <w:rPr>
          <w:rFonts w:asciiTheme="minorHAnsi" w:hAnsiTheme="minorHAnsi" w:cstheme="minorHAnsi"/>
          <w:sz w:val="24"/>
          <w:szCs w:val="24"/>
        </w:rPr>
        <w:t>ramach zamówienia</w:t>
      </w:r>
      <w:r w:rsidR="00BE3BCE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pn.:</w:t>
      </w:r>
    </w:p>
    <w:p w14:paraId="09A95182" w14:textId="77777777" w:rsidR="00B62E7C" w:rsidRPr="00B62E7C" w:rsidRDefault="00DC4F64" w:rsidP="00B62E7C">
      <w:pPr>
        <w:spacing w:after="0" w:line="240" w:lineRule="auto"/>
        <w:jc w:val="center"/>
        <w:rPr>
          <w:rFonts w:cs="Calibri"/>
          <w:b/>
          <w:bCs/>
          <w:kern w:val="2"/>
          <w:sz w:val="24"/>
          <w:szCs w:val="24"/>
          <w14:ligatures w14:val="standardContextual"/>
        </w:rPr>
      </w:pPr>
      <w:r w:rsidRPr="00B4478F">
        <w:rPr>
          <w:rFonts w:asciiTheme="minorHAnsi" w:hAnsiTheme="minorHAnsi" w:cstheme="minorHAnsi"/>
          <w:b/>
          <w:bCs/>
          <w:sz w:val="24"/>
          <w:szCs w:val="24"/>
        </w:rPr>
        <w:t>Dot. postępowania pn.:</w:t>
      </w:r>
      <w:r w:rsidR="000F02B6" w:rsidRPr="00B4478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62E7C" w:rsidRPr="00B62E7C">
        <w:rPr>
          <w:rFonts w:cs="Calibri"/>
          <w:b/>
          <w:bCs/>
          <w:kern w:val="2"/>
          <w:sz w:val="24"/>
          <w:szCs w:val="24"/>
          <w14:ligatures w14:val="standardContextual"/>
        </w:rPr>
        <w:t xml:space="preserve">Modernizacja zaplecza szatniowo-sanitarnego przy obiekcie sportowym w Miechowicach  Wielkich </w:t>
      </w:r>
    </w:p>
    <w:p w14:paraId="0F10602F" w14:textId="3FA89D80" w:rsidR="00DF4325" w:rsidRDefault="00DF4325" w:rsidP="00B4478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28FF24CE" w14:textId="77777777" w:rsidR="00B4478F" w:rsidRPr="00B4478F" w:rsidRDefault="00B4478F" w:rsidP="00B4478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1E822ECF" w14:textId="545C2165" w:rsidR="00EC10EE" w:rsidRPr="00DC4F64" w:rsidRDefault="00EC10EE" w:rsidP="00AF4E90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Znak sprawy: </w:t>
      </w:r>
      <w:r w:rsidR="005C481E" w:rsidRPr="005C481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ZP.271.1.</w:t>
      </w:r>
      <w:r w:rsidR="00B62E7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8</w:t>
      </w:r>
      <w:r w:rsidR="005C481E" w:rsidRPr="005C481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.202</w:t>
      </w:r>
      <w:r w:rsidR="00B955C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6</w:t>
      </w:r>
    </w:p>
    <w:p w14:paraId="034A763F" w14:textId="68232CA5" w:rsidR="00DC652A" w:rsidRPr="00DC4F64" w:rsidRDefault="0024648D" w:rsidP="00B641BE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następujące roboty</w:t>
      </w:r>
      <w:r w:rsidR="00B641BE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/ usługi / dostawy</w:t>
      </w:r>
      <w:r w:rsidR="002C147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1B46BA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customMarkFollows="1" w:id="1"/>
        <w:t>*</w:t>
      </w:r>
      <w:r w:rsidR="00B641BE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,</w:t>
      </w: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wykonają wskazani niżej Wykonawcy wspólnie ubiegający się </w:t>
      </w:r>
      <w:r w:rsidR="00B641BE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u</w:t>
      </w: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dzielenie zamówienia</w:t>
      </w:r>
      <w:r w:rsidR="00DC652A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2 Zakres wykonawców wspólnie ubiegajacych się o zamówienie"/>
      </w:tblPr>
      <w:tblGrid>
        <w:gridCol w:w="614"/>
        <w:gridCol w:w="3506"/>
        <w:gridCol w:w="4942"/>
      </w:tblGrid>
      <w:tr w:rsidR="00B641BE" w:rsidRPr="00DC4F64" w14:paraId="47A7B580" w14:textId="77777777" w:rsidTr="001B46BA">
        <w:trPr>
          <w:tblHeader/>
        </w:trPr>
        <w:tc>
          <w:tcPr>
            <w:tcW w:w="617" w:type="dxa"/>
            <w:vAlign w:val="center"/>
          </w:tcPr>
          <w:p w14:paraId="5AA70775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L.p.</w:t>
            </w:r>
          </w:p>
        </w:tc>
        <w:tc>
          <w:tcPr>
            <w:tcW w:w="3602" w:type="dxa"/>
          </w:tcPr>
          <w:p w14:paraId="54D5F2AA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Nazwa Wykonawcy</w:t>
            </w:r>
          </w:p>
        </w:tc>
        <w:tc>
          <w:tcPr>
            <w:tcW w:w="5069" w:type="dxa"/>
            <w:vAlign w:val="center"/>
          </w:tcPr>
          <w:p w14:paraId="2ECB4876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Wykaz realizowanych robót/dostaw/usług</w:t>
            </w:r>
          </w:p>
        </w:tc>
      </w:tr>
      <w:tr w:rsidR="00B641BE" w:rsidRPr="00DC4F64" w14:paraId="29AA3D16" w14:textId="77777777" w:rsidTr="0087706D">
        <w:tc>
          <w:tcPr>
            <w:tcW w:w="617" w:type="dxa"/>
            <w:vAlign w:val="center"/>
          </w:tcPr>
          <w:p w14:paraId="07EAD927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1.</w:t>
            </w:r>
          </w:p>
        </w:tc>
        <w:tc>
          <w:tcPr>
            <w:tcW w:w="3602" w:type="dxa"/>
          </w:tcPr>
          <w:p w14:paraId="579964FD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069" w:type="dxa"/>
          </w:tcPr>
          <w:p w14:paraId="32C4241D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B641BE" w:rsidRPr="00DC4F64" w14:paraId="6CC02851" w14:textId="77777777" w:rsidTr="0087706D">
        <w:tc>
          <w:tcPr>
            <w:tcW w:w="617" w:type="dxa"/>
            <w:vAlign w:val="center"/>
          </w:tcPr>
          <w:p w14:paraId="02F63296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2.</w:t>
            </w:r>
          </w:p>
        </w:tc>
        <w:tc>
          <w:tcPr>
            <w:tcW w:w="3602" w:type="dxa"/>
          </w:tcPr>
          <w:p w14:paraId="39FF63CF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069" w:type="dxa"/>
          </w:tcPr>
          <w:p w14:paraId="15A4C256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78872A8F" w14:textId="77777777" w:rsidR="008B3652" w:rsidRDefault="008B3652" w:rsidP="008B3652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theme="minorHAnsi"/>
          <w:i/>
          <w:iCs/>
          <w:lang w:eastAsia="pl-PL"/>
        </w:rPr>
      </w:pPr>
    </w:p>
    <w:p w14:paraId="2AB83DFE" w14:textId="3BF9C855" w:rsidR="004A0686" w:rsidRPr="008B3652" w:rsidRDefault="008B3652" w:rsidP="008B3652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Theme="minorHAnsi" w:eastAsia="Times New Roman" w:hAnsiTheme="minorHAnsi" w:cstheme="minorHAnsi"/>
          <w:i/>
          <w:iCs/>
          <w:lang w:eastAsia="pl-PL"/>
        </w:rPr>
      </w:pPr>
      <w:r>
        <w:rPr>
          <w:rFonts w:asciiTheme="minorHAnsi" w:eastAsia="Times New Roman" w:hAnsiTheme="minorHAnsi" w:cstheme="minorHAnsi"/>
          <w:i/>
          <w:iCs/>
          <w:lang w:eastAsia="pl-PL"/>
        </w:rPr>
        <w:t>(</w:t>
      </w:r>
      <w:r w:rsidR="00701103" w:rsidRPr="008B3652">
        <w:rPr>
          <w:rFonts w:asciiTheme="minorHAnsi" w:eastAsia="Times New Roman" w:hAnsiTheme="minorHAnsi" w:cstheme="minorHAnsi"/>
          <w:i/>
          <w:iCs/>
          <w:lang w:eastAsia="pl-PL"/>
        </w:rPr>
        <w:t>Oświadczenie składane jest pod rygorem nieważności w formie elektronicznej lub w postaci elektronicznej opatrzonej kwalifikowalnym podpisem elektronicznym lub podpisem zaufanym, lub podpisem osobistym osoby upoważnionej do reprezentowania podmiotu zgodnie z formą reprezentacji określoną w dokumencie rejestrowym właściwym dla formy organizacyjnej lub innym dokumencie)</w:t>
      </w:r>
      <w:bookmarkEnd w:id="0"/>
      <w:r w:rsidR="00705A08" w:rsidRPr="008B3652">
        <w:rPr>
          <w:rFonts w:asciiTheme="minorHAnsi" w:eastAsia="Times New Roman" w:hAnsiTheme="minorHAnsi" w:cstheme="minorHAnsi"/>
          <w:i/>
          <w:iCs/>
          <w:lang w:eastAsia="pl-PL"/>
        </w:rPr>
        <w:t>.</w:t>
      </w:r>
    </w:p>
    <w:sectPr w:rsidR="004A0686" w:rsidRPr="008B3652" w:rsidSect="008B36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23F16" w14:textId="77777777" w:rsidR="00EA5DF2" w:rsidRDefault="00EA5DF2" w:rsidP="00025386">
      <w:pPr>
        <w:spacing w:after="0" w:line="240" w:lineRule="auto"/>
      </w:pPr>
      <w:r>
        <w:separator/>
      </w:r>
    </w:p>
  </w:endnote>
  <w:endnote w:type="continuationSeparator" w:id="0">
    <w:p w14:paraId="049DBCDA" w14:textId="77777777" w:rsidR="00EA5DF2" w:rsidRDefault="00EA5DF2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307DB" w14:textId="77777777" w:rsidR="00DF4325" w:rsidRDefault="00DF43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2034" w14:textId="4FDB4735" w:rsidR="008B3652" w:rsidRDefault="008B3652" w:rsidP="008B3652">
    <w:pPr>
      <w:pStyle w:val="HTML-wstpniesformatowany"/>
      <w:jc w:val="center"/>
      <w:rPr>
        <w:rFonts w:ascii="Times New Roman" w:hAnsi="Times New Roman" w:cs="Times New Roman"/>
      </w:rPr>
    </w:pPr>
    <w:bookmarkStart w:id="1" w:name="_Hlk124165734"/>
  </w:p>
  <w:bookmarkEnd w:id="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9FED7" w14:textId="77777777" w:rsidR="00DF4325" w:rsidRDefault="00DF43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2681A" w14:textId="77777777" w:rsidR="00EA5DF2" w:rsidRDefault="00EA5DF2" w:rsidP="00025386">
      <w:pPr>
        <w:spacing w:after="0" w:line="240" w:lineRule="auto"/>
      </w:pPr>
      <w:r>
        <w:separator/>
      </w:r>
    </w:p>
  </w:footnote>
  <w:footnote w:type="continuationSeparator" w:id="0">
    <w:p w14:paraId="34AC0E8B" w14:textId="77777777" w:rsidR="00EA5DF2" w:rsidRDefault="00EA5DF2" w:rsidP="00025386">
      <w:pPr>
        <w:spacing w:after="0" w:line="240" w:lineRule="auto"/>
      </w:pPr>
      <w:r>
        <w:continuationSeparator/>
      </w:r>
    </w:p>
  </w:footnote>
  <w:footnote w:id="1">
    <w:p w14:paraId="7ED85248" w14:textId="7C446D54" w:rsidR="001B46BA" w:rsidRPr="001B46BA" w:rsidRDefault="001B46BA" w:rsidP="001B46BA">
      <w:pPr>
        <w:widowControl w:val="0"/>
        <w:suppressAutoHyphens/>
        <w:autoSpaceDE w:val="0"/>
        <w:autoSpaceDN w:val="0"/>
        <w:adjustRightInd w:val="0"/>
        <w:spacing w:after="60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Style w:val="Odwoanieprzypisudolnego"/>
        </w:rPr>
        <w:t>*</w:t>
      </w:r>
      <w:r>
        <w:t xml:space="preserve"> </w:t>
      </w:r>
      <w:r w:rsidRPr="00DC4F64">
        <w:rPr>
          <w:rFonts w:asciiTheme="minorHAnsi" w:hAnsiTheme="minorHAnsi" w:cstheme="minorHAnsi"/>
          <w:sz w:val="20"/>
          <w:szCs w:val="20"/>
        </w:rPr>
        <w:t xml:space="preserve"> wypełnić tyle razy ile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DE7B2" w14:textId="77777777" w:rsidR="00DF4325" w:rsidRDefault="00DF43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432EC" w14:textId="6F2DEC9D" w:rsidR="008B3652" w:rsidRDefault="008B3652">
    <w:pPr>
      <w:pStyle w:val="Nagwek"/>
    </w:pPr>
  </w:p>
  <w:p w14:paraId="24F1600B" w14:textId="77777777" w:rsidR="008B3652" w:rsidRDefault="008B365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B6A9" w14:textId="77777777" w:rsidR="00DF4325" w:rsidRDefault="00DF43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761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E46"/>
    <w:rsid w:val="00025386"/>
    <w:rsid w:val="000423B9"/>
    <w:rsid w:val="00053927"/>
    <w:rsid w:val="00084786"/>
    <w:rsid w:val="000C6E4D"/>
    <w:rsid w:val="000F02B6"/>
    <w:rsid w:val="0016158F"/>
    <w:rsid w:val="00161D01"/>
    <w:rsid w:val="00167E1D"/>
    <w:rsid w:val="00176792"/>
    <w:rsid w:val="00187132"/>
    <w:rsid w:val="001B39DB"/>
    <w:rsid w:val="001B46BA"/>
    <w:rsid w:val="001C2314"/>
    <w:rsid w:val="001E27FD"/>
    <w:rsid w:val="001F40EC"/>
    <w:rsid w:val="00213980"/>
    <w:rsid w:val="0023599F"/>
    <w:rsid w:val="0024648D"/>
    <w:rsid w:val="00275057"/>
    <w:rsid w:val="002810BD"/>
    <w:rsid w:val="002C147F"/>
    <w:rsid w:val="0031780F"/>
    <w:rsid w:val="0034560A"/>
    <w:rsid w:val="003A486D"/>
    <w:rsid w:val="003D6FF8"/>
    <w:rsid w:val="003D76E3"/>
    <w:rsid w:val="00404B63"/>
    <w:rsid w:val="004374F2"/>
    <w:rsid w:val="00455EE7"/>
    <w:rsid w:val="00456954"/>
    <w:rsid w:val="00460705"/>
    <w:rsid w:val="004821A0"/>
    <w:rsid w:val="00485239"/>
    <w:rsid w:val="004A0686"/>
    <w:rsid w:val="004C2590"/>
    <w:rsid w:val="004E27D7"/>
    <w:rsid w:val="004F6B8C"/>
    <w:rsid w:val="00545340"/>
    <w:rsid w:val="0055145C"/>
    <w:rsid w:val="005624D8"/>
    <w:rsid w:val="00564CD0"/>
    <w:rsid w:val="005961C4"/>
    <w:rsid w:val="005C481E"/>
    <w:rsid w:val="00620476"/>
    <w:rsid w:val="00657A47"/>
    <w:rsid w:val="006A7620"/>
    <w:rsid w:val="006D5B69"/>
    <w:rsid w:val="006F75D0"/>
    <w:rsid w:val="00701103"/>
    <w:rsid w:val="00705A08"/>
    <w:rsid w:val="00745A44"/>
    <w:rsid w:val="007666D6"/>
    <w:rsid w:val="0077710B"/>
    <w:rsid w:val="007A2C38"/>
    <w:rsid w:val="007D04C7"/>
    <w:rsid w:val="0080292E"/>
    <w:rsid w:val="0081476E"/>
    <w:rsid w:val="00824D73"/>
    <w:rsid w:val="00830970"/>
    <w:rsid w:val="00833E51"/>
    <w:rsid w:val="00846E3B"/>
    <w:rsid w:val="0087706D"/>
    <w:rsid w:val="008833CF"/>
    <w:rsid w:val="008B21D4"/>
    <w:rsid w:val="008B3652"/>
    <w:rsid w:val="008B797E"/>
    <w:rsid w:val="008D442B"/>
    <w:rsid w:val="008D7D03"/>
    <w:rsid w:val="008F2498"/>
    <w:rsid w:val="00913C8C"/>
    <w:rsid w:val="0093388F"/>
    <w:rsid w:val="0098125F"/>
    <w:rsid w:val="00984E46"/>
    <w:rsid w:val="009C2737"/>
    <w:rsid w:val="009F04E0"/>
    <w:rsid w:val="00A0597C"/>
    <w:rsid w:val="00A52C1F"/>
    <w:rsid w:val="00A56A6F"/>
    <w:rsid w:val="00A87380"/>
    <w:rsid w:val="00A96D1C"/>
    <w:rsid w:val="00AD3900"/>
    <w:rsid w:val="00AF4E90"/>
    <w:rsid w:val="00AF7375"/>
    <w:rsid w:val="00B10F57"/>
    <w:rsid w:val="00B1223B"/>
    <w:rsid w:val="00B30FA3"/>
    <w:rsid w:val="00B4478F"/>
    <w:rsid w:val="00B46B6B"/>
    <w:rsid w:val="00B62E7C"/>
    <w:rsid w:val="00B641BE"/>
    <w:rsid w:val="00B77707"/>
    <w:rsid w:val="00B955CC"/>
    <w:rsid w:val="00BC0164"/>
    <w:rsid w:val="00BD562B"/>
    <w:rsid w:val="00BE3BCE"/>
    <w:rsid w:val="00C601F9"/>
    <w:rsid w:val="00C72E74"/>
    <w:rsid w:val="00C818DD"/>
    <w:rsid w:val="00C92B68"/>
    <w:rsid w:val="00CA3E6E"/>
    <w:rsid w:val="00CB0691"/>
    <w:rsid w:val="00CB29AC"/>
    <w:rsid w:val="00CF34FD"/>
    <w:rsid w:val="00D237B2"/>
    <w:rsid w:val="00D329D6"/>
    <w:rsid w:val="00D55FC4"/>
    <w:rsid w:val="00D9320D"/>
    <w:rsid w:val="00D94A28"/>
    <w:rsid w:val="00DC28C3"/>
    <w:rsid w:val="00DC4842"/>
    <w:rsid w:val="00DC4F64"/>
    <w:rsid w:val="00DC587A"/>
    <w:rsid w:val="00DC652A"/>
    <w:rsid w:val="00DE3B21"/>
    <w:rsid w:val="00DE73DD"/>
    <w:rsid w:val="00DF4325"/>
    <w:rsid w:val="00E13B04"/>
    <w:rsid w:val="00E27ABB"/>
    <w:rsid w:val="00E67109"/>
    <w:rsid w:val="00E86D3B"/>
    <w:rsid w:val="00E913EA"/>
    <w:rsid w:val="00EA5DF2"/>
    <w:rsid w:val="00EC10EE"/>
    <w:rsid w:val="00EC12B7"/>
    <w:rsid w:val="00EF3368"/>
    <w:rsid w:val="00F25641"/>
    <w:rsid w:val="00F334B4"/>
    <w:rsid w:val="00FA5511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A8AA1"/>
  <w15:chartTrackingRefBased/>
  <w15:docId w15:val="{3575FE77-447D-4988-A029-D8D36497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705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05A08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0C6E4D"/>
    <w:rPr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0C6E4D"/>
    <w:pPr>
      <w:spacing w:after="0" w:line="240" w:lineRule="auto"/>
      <w:ind w:left="708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FAFRO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38C4-A4C9-4092-B1D9-64B44AF59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31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4 Oświadczenie wspólnie ubiegających się</dc:title>
  <dc:subject/>
  <dc:creator>UG Wietrzychowice</dc:creator>
  <cp:keywords/>
  <dc:description/>
  <cp:lastModifiedBy>maugustynski@wietrzychowice.ad</cp:lastModifiedBy>
  <cp:revision>44</cp:revision>
  <dcterms:created xsi:type="dcterms:W3CDTF">2022-09-02T10:52:00Z</dcterms:created>
  <dcterms:modified xsi:type="dcterms:W3CDTF">2026-07-30T07:46:00Z</dcterms:modified>
</cp:coreProperties>
</file>